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59B2A" w14:textId="77777777" w:rsidR="008E6B46" w:rsidRDefault="008E6B46" w:rsidP="008E6B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DALAM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6CE6BB4" w14:textId="77777777" w:rsidR="008E6B46" w:rsidRDefault="008E6B46" w:rsidP="008E6B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Halstow</w:t>
      </w:r>
      <w:proofErr w:type="spellEnd"/>
      <w:r>
        <w:rPr>
          <w:rFonts w:ascii="Times New Roman" w:hAnsi="Times New Roman" w:cs="Times New Roman"/>
        </w:rPr>
        <w:t>, Kent. Husbandman.</w:t>
      </w:r>
    </w:p>
    <w:p w14:paraId="1806C33E" w14:textId="77777777" w:rsidR="008E6B46" w:rsidRDefault="008E6B46" w:rsidP="008E6B46">
      <w:pPr>
        <w:rPr>
          <w:rFonts w:ascii="Times New Roman" w:hAnsi="Times New Roman" w:cs="Times New Roman"/>
        </w:rPr>
      </w:pPr>
    </w:p>
    <w:p w14:paraId="567CD5BF" w14:textId="77777777" w:rsidR="008E6B46" w:rsidRDefault="008E6B46" w:rsidP="008E6B46">
      <w:pPr>
        <w:rPr>
          <w:rFonts w:ascii="Times New Roman" w:hAnsi="Times New Roman" w:cs="Times New Roman"/>
        </w:rPr>
      </w:pPr>
    </w:p>
    <w:p w14:paraId="0E20F162" w14:textId="77777777" w:rsidR="008E6B46" w:rsidRDefault="008E6B46" w:rsidP="008E6B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William(q.v.) brought a plaint of debt against him, Robert </w:t>
      </w:r>
      <w:proofErr w:type="spellStart"/>
      <w:r>
        <w:rPr>
          <w:rFonts w:ascii="Times New Roman" w:hAnsi="Times New Roman" w:cs="Times New Roman"/>
        </w:rPr>
        <w:t>Teneker</w:t>
      </w:r>
      <w:proofErr w:type="spellEnd"/>
    </w:p>
    <w:p w14:paraId="20D8ECC8" w14:textId="77777777" w:rsidR="008E6B46" w:rsidRDefault="008E6B46" w:rsidP="008E6B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Trottiscliffe</w:t>
      </w:r>
      <w:proofErr w:type="spellEnd"/>
      <w:r>
        <w:rPr>
          <w:rFonts w:ascii="Times New Roman" w:hAnsi="Times New Roman" w:cs="Times New Roman"/>
        </w:rPr>
        <w:t xml:space="preserve">(q.v.) and Mathew </w:t>
      </w:r>
      <w:proofErr w:type="spellStart"/>
      <w:r>
        <w:rPr>
          <w:rFonts w:ascii="Times New Roman" w:hAnsi="Times New Roman" w:cs="Times New Roman"/>
        </w:rPr>
        <w:t>Norys</w:t>
      </w:r>
      <w:proofErr w:type="spellEnd"/>
      <w:r>
        <w:rPr>
          <w:rFonts w:ascii="Times New Roman" w:hAnsi="Times New Roman" w:cs="Times New Roman"/>
        </w:rPr>
        <w:t xml:space="preserve"> of Strood(q.v.).</w:t>
      </w:r>
    </w:p>
    <w:p w14:paraId="3D0086A1" w14:textId="77777777" w:rsidR="008E6B46" w:rsidRDefault="008E6B46" w:rsidP="008E6B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8399D63" w14:textId="77777777" w:rsidR="008E6B46" w:rsidRDefault="008E6B46" w:rsidP="008E6B46">
      <w:pPr>
        <w:rPr>
          <w:rFonts w:ascii="Times New Roman" w:hAnsi="Times New Roman" w:cs="Times New Roman"/>
        </w:rPr>
      </w:pPr>
    </w:p>
    <w:p w14:paraId="3557C312" w14:textId="77777777" w:rsidR="008E6B46" w:rsidRDefault="008E6B46" w:rsidP="008E6B46">
      <w:pPr>
        <w:rPr>
          <w:rFonts w:ascii="Times New Roman" w:hAnsi="Times New Roman" w:cs="Times New Roman"/>
        </w:rPr>
      </w:pPr>
    </w:p>
    <w:p w14:paraId="02E356CB" w14:textId="77777777" w:rsidR="008E6B46" w:rsidRDefault="008E6B46" w:rsidP="008E6B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April 2019</w:t>
      </w:r>
    </w:p>
    <w:p w14:paraId="23B0983A" w14:textId="77777777" w:rsidR="006B2F86" w:rsidRPr="00E71FC3" w:rsidRDefault="008E6B4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0F7A0" w14:textId="77777777" w:rsidR="008E6B46" w:rsidRDefault="008E6B46" w:rsidP="00E71FC3">
      <w:r>
        <w:separator/>
      </w:r>
    </w:p>
  </w:endnote>
  <w:endnote w:type="continuationSeparator" w:id="0">
    <w:p w14:paraId="2A46684D" w14:textId="77777777" w:rsidR="008E6B46" w:rsidRDefault="008E6B4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583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C9F8B" w14:textId="77777777" w:rsidR="008E6B46" w:rsidRDefault="008E6B46" w:rsidP="00E71FC3">
      <w:r>
        <w:separator/>
      </w:r>
    </w:p>
  </w:footnote>
  <w:footnote w:type="continuationSeparator" w:id="0">
    <w:p w14:paraId="51835E6C" w14:textId="77777777" w:rsidR="008E6B46" w:rsidRDefault="008E6B4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B46"/>
    <w:rsid w:val="001A7C09"/>
    <w:rsid w:val="00577BD5"/>
    <w:rsid w:val="00656CBA"/>
    <w:rsid w:val="006A1F77"/>
    <w:rsid w:val="00733BE7"/>
    <w:rsid w:val="008E6B4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A56D2"/>
  <w15:chartTrackingRefBased/>
  <w15:docId w15:val="{7C4B9938-687A-47F7-A0AB-93B50E75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B4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2019-05-03T19:24:00Z</dcterms:created>
  <dcterms:modified xsi:type="dcterms:W3CDTF">2019-05-03T19:24:00Z</dcterms:modified>
</cp:coreProperties>
</file>